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4538" w14:textId="1AD3DA88" w:rsidR="00535962" w:rsidRPr="00F7167E" w:rsidRDefault="005E44F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20860AF8">
                <wp:simplePos x="0" y="0"/>
                <wp:positionH relativeFrom="column">
                  <wp:posOffset>4231758</wp:posOffset>
                </wp:positionH>
                <wp:positionV relativeFrom="paragraph">
                  <wp:posOffset>-467833</wp:posOffset>
                </wp:positionV>
                <wp:extent cx="2257425" cy="790575"/>
                <wp:effectExtent l="0" t="0" r="2857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742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97"/>
                            <a:chOff x="9151" y="720"/>
                            <a:chExt cx="2009" cy="83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7" y="1161"/>
                              <a:ext cx="1862" cy="39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DF42EFE" w14:textId="6D638D68" w:rsidR="001466B0" w:rsidRDefault="00114688" w:rsidP="00F235D6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</w:pPr>
                                    <w:r w:rsidRPr="00114688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SUPBANCO-DAF-CD-2025-00</w:t>
                                    </w:r>
                                    <w:r w:rsidR="004D51A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72</w:t>
                                    </w:r>
                                  </w:p>
                                  <w:p w14:paraId="46579F67" w14:textId="77777777" w:rsidR="005E44F5" w:rsidRPr="00F737DC" w:rsidRDefault="004D51AF" w:rsidP="00F235D6">
                                    <w:pPr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33.2pt;margin-top:-36.85pt;width:177.7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897" coordorigin="9151,720" coordsize="2009,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7;top:1161;width:1862;height: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DF42EFE" w14:textId="6D638D68" w:rsidR="001466B0" w:rsidRDefault="00114688" w:rsidP="00F235D6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</w:pPr>
                              <w:r w:rsidRPr="00114688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SUPBANCO-DAF-CD-2025-00</w:t>
                              </w:r>
                              <w:r w:rsidR="004D51A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72</w:t>
                              </w:r>
                            </w:p>
                            <w:p w14:paraId="46579F67" w14:textId="77777777" w:rsidR="005E44F5" w:rsidRPr="00F737DC" w:rsidRDefault="004D51AF" w:rsidP="00F235D6">
                              <w:pPr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5429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4C73648E">
            <wp:simplePos x="0" y="0"/>
            <wp:positionH relativeFrom="column">
              <wp:posOffset>2336165</wp:posOffset>
            </wp:positionH>
            <wp:positionV relativeFrom="paragraph">
              <wp:posOffset>-539115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02AD191B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4D51A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4D51AF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00000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4CDDCB01" w:rsidR="00A640BD" w:rsidRPr="00C66D08" w:rsidRDefault="003652EF" w:rsidP="003652EF">
      <w:pPr>
        <w:tabs>
          <w:tab w:val="center" w:pos="4513"/>
          <w:tab w:val="left" w:pos="6267"/>
          <w:tab w:val="left" w:pos="7530"/>
        </w:tabs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sz w:val="24"/>
        </w:rPr>
        <w:tab/>
      </w:r>
      <w:r w:rsidR="00FA01DC"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1AB6A032">
                <wp:simplePos x="0" y="0"/>
                <wp:positionH relativeFrom="column">
                  <wp:posOffset>172720</wp:posOffset>
                </wp:positionH>
                <wp:positionV relativeFrom="paragraph">
                  <wp:posOffset>173355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4D51A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margin-left:13.6pt;margin-top:13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B8DROr3QAAAAgBAAAPAAAAZHJzL2Rv&#10;d25yZXYueG1sTI/BTsMwEETvSPyDtUhcEHUIJS4hTgVIRVxb+gGbeJtExOsodpv073FP5TRazWjm&#10;bbGebS9ONPrOsYanRQKCuHam40bD/mfzuALhA7LB3jFpOJOHdXl7U2Bu3MRbOu1CI2IJ+xw1tCEM&#10;uZS+bsmiX7iBOHoHN1oM8RwbaUacYrntZZokmbTYcVxocaDPlurf3dFqOHxPDy+vU/UV9mq7zD6w&#10;U5U7a31/N7+/gQg0h2sYLvgRHcrIVLkjGy96DalKY/KizyCiv8pUBqLSoJYJyLKQ/x8o/wA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B8DROr3QAAAAgBAAAPAAAAAAAAAAAAAAAAAFAE&#10;AABkcnMvZG93bnJldi54bWxQSwUGAAAAAAQABADzAAAAWgUAAAAA&#10;" stroked="f">
                <v:textbox>
                  <w:txbxContent>
                    <w:p w14:paraId="72664BC6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sz w:val="24"/>
        </w:rPr>
        <w:tab/>
      </w:r>
      <w:r>
        <w:rPr>
          <w:rFonts w:ascii="Arial Bold" w:hAnsi="Arial Bold"/>
          <w:b/>
          <w:caps/>
          <w:sz w:val="24"/>
        </w:rPr>
        <w:tab/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2F707" w14:textId="77777777" w:rsidR="0035733D" w:rsidRDefault="0035733D" w:rsidP="001007E7">
      <w:pPr>
        <w:spacing w:after="0" w:line="240" w:lineRule="auto"/>
      </w:pPr>
      <w:r>
        <w:separator/>
      </w:r>
    </w:p>
  </w:endnote>
  <w:endnote w:type="continuationSeparator" w:id="0">
    <w:p w14:paraId="3026FA23" w14:textId="77777777" w:rsidR="0035733D" w:rsidRDefault="0035733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9B0AC" w14:textId="77777777" w:rsidR="0035733D" w:rsidRDefault="0035733D" w:rsidP="001007E7">
      <w:pPr>
        <w:spacing w:after="0" w:line="240" w:lineRule="auto"/>
      </w:pPr>
      <w:r>
        <w:separator/>
      </w:r>
    </w:p>
  </w:footnote>
  <w:footnote w:type="continuationSeparator" w:id="0">
    <w:p w14:paraId="5E835AE0" w14:textId="77777777" w:rsidR="0035733D" w:rsidRDefault="0035733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90C22"/>
    <w:rsid w:val="000B0DCD"/>
    <w:rsid w:val="000E02D9"/>
    <w:rsid w:val="001007E7"/>
    <w:rsid w:val="001020C0"/>
    <w:rsid w:val="00114688"/>
    <w:rsid w:val="001466B0"/>
    <w:rsid w:val="00147320"/>
    <w:rsid w:val="00157600"/>
    <w:rsid w:val="00170EC5"/>
    <w:rsid w:val="00173C8E"/>
    <w:rsid w:val="00181847"/>
    <w:rsid w:val="00181E8D"/>
    <w:rsid w:val="00194FF2"/>
    <w:rsid w:val="001A06D8"/>
    <w:rsid w:val="001A3F92"/>
    <w:rsid w:val="001E5A50"/>
    <w:rsid w:val="001F73A7"/>
    <w:rsid w:val="002009A7"/>
    <w:rsid w:val="00253DBA"/>
    <w:rsid w:val="00257A3B"/>
    <w:rsid w:val="0026335F"/>
    <w:rsid w:val="00286A18"/>
    <w:rsid w:val="00295BD4"/>
    <w:rsid w:val="002A2AB9"/>
    <w:rsid w:val="002D451D"/>
    <w:rsid w:val="002E1412"/>
    <w:rsid w:val="003074CA"/>
    <w:rsid w:val="00314023"/>
    <w:rsid w:val="00315EA5"/>
    <w:rsid w:val="003206ED"/>
    <w:rsid w:val="00340F7A"/>
    <w:rsid w:val="00341484"/>
    <w:rsid w:val="003512EE"/>
    <w:rsid w:val="0035733D"/>
    <w:rsid w:val="00357C1C"/>
    <w:rsid w:val="003652EF"/>
    <w:rsid w:val="00373217"/>
    <w:rsid w:val="00392351"/>
    <w:rsid w:val="003A6141"/>
    <w:rsid w:val="003D22B4"/>
    <w:rsid w:val="00404131"/>
    <w:rsid w:val="00416F66"/>
    <w:rsid w:val="0042490F"/>
    <w:rsid w:val="004379A6"/>
    <w:rsid w:val="0044234A"/>
    <w:rsid w:val="00456C17"/>
    <w:rsid w:val="00464551"/>
    <w:rsid w:val="00466B9C"/>
    <w:rsid w:val="004901EA"/>
    <w:rsid w:val="004B30DA"/>
    <w:rsid w:val="004D45A8"/>
    <w:rsid w:val="004D51AF"/>
    <w:rsid w:val="004F566B"/>
    <w:rsid w:val="005106AB"/>
    <w:rsid w:val="00535962"/>
    <w:rsid w:val="00565C11"/>
    <w:rsid w:val="00597BF8"/>
    <w:rsid w:val="005D28B6"/>
    <w:rsid w:val="005D6746"/>
    <w:rsid w:val="005E44F5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A5B5F"/>
    <w:rsid w:val="006B3024"/>
    <w:rsid w:val="006C04D2"/>
    <w:rsid w:val="006E060A"/>
    <w:rsid w:val="006F567F"/>
    <w:rsid w:val="00725091"/>
    <w:rsid w:val="00737FA7"/>
    <w:rsid w:val="0074316C"/>
    <w:rsid w:val="00754655"/>
    <w:rsid w:val="00780880"/>
    <w:rsid w:val="00790E9D"/>
    <w:rsid w:val="007B06CD"/>
    <w:rsid w:val="007B0E1F"/>
    <w:rsid w:val="007B59DF"/>
    <w:rsid w:val="007B6F6F"/>
    <w:rsid w:val="00820C9F"/>
    <w:rsid w:val="0082707E"/>
    <w:rsid w:val="008315B0"/>
    <w:rsid w:val="00837E8F"/>
    <w:rsid w:val="00894B70"/>
    <w:rsid w:val="008B3AE5"/>
    <w:rsid w:val="008C388B"/>
    <w:rsid w:val="008E231D"/>
    <w:rsid w:val="008F0A72"/>
    <w:rsid w:val="008F7D95"/>
    <w:rsid w:val="00903189"/>
    <w:rsid w:val="00903C23"/>
    <w:rsid w:val="0093323F"/>
    <w:rsid w:val="00966EEE"/>
    <w:rsid w:val="00977C54"/>
    <w:rsid w:val="00A16099"/>
    <w:rsid w:val="00A40F28"/>
    <w:rsid w:val="00A54290"/>
    <w:rsid w:val="00A640BD"/>
    <w:rsid w:val="00A641A7"/>
    <w:rsid w:val="00A72F42"/>
    <w:rsid w:val="00A75CC6"/>
    <w:rsid w:val="00AA13FD"/>
    <w:rsid w:val="00AB0D95"/>
    <w:rsid w:val="00AD7919"/>
    <w:rsid w:val="00AF2E6B"/>
    <w:rsid w:val="00B137FC"/>
    <w:rsid w:val="00B469AF"/>
    <w:rsid w:val="00B47DCB"/>
    <w:rsid w:val="00B62EEF"/>
    <w:rsid w:val="00B97B51"/>
    <w:rsid w:val="00BA0007"/>
    <w:rsid w:val="00BA53FD"/>
    <w:rsid w:val="00BB1D79"/>
    <w:rsid w:val="00BC1D0C"/>
    <w:rsid w:val="00BC61BD"/>
    <w:rsid w:val="00BD01B3"/>
    <w:rsid w:val="00BD1586"/>
    <w:rsid w:val="00C078CB"/>
    <w:rsid w:val="00C22DBE"/>
    <w:rsid w:val="00C43265"/>
    <w:rsid w:val="00C43A65"/>
    <w:rsid w:val="00C5078F"/>
    <w:rsid w:val="00C66D08"/>
    <w:rsid w:val="00C7470C"/>
    <w:rsid w:val="00CA0E82"/>
    <w:rsid w:val="00CA164C"/>
    <w:rsid w:val="00CA4661"/>
    <w:rsid w:val="00CA6273"/>
    <w:rsid w:val="00CE67A3"/>
    <w:rsid w:val="00D10C70"/>
    <w:rsid w:val="00D1201E"/>
    <w:rsid w:val="00D12DD1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04645"/>
    <w:rsid w:val="00E13E55"/>
    <w:rsid w:val="00E82502"/>
    <w:rsid w:val="00E8285A"/>
    <w:rsid w:val="00EA3541"/>
    <w:rsid w:val="00EA6B34"/>
    <w:rsid w:val="00EA7406"/>
    <w:rsid w:val="00EB5D3B"/>
    <w:rsid w:val="00EE1E7B"/>
    <w:rsid w:val="00EF7C23"/>
    <w:rsid w:val="00F225BF"/>
    <w:rsid w:val="00F235D6"/>
    <w:rsid w:val="00F47B39"/>
    <w:rsid w:val="00F53753"/>
    <w:rsid w:val="00F7167E"/>
    <w:rsid w:val="00F737DC"/>
    <w:rsid w:val="00F7443C"/>
    <w:rsid w:val="00F84D68"/>
    <w:rsid w:val="00F85DB5"/>
    <w:rsid w:val="00F9504D"/>
    <w:rsid w:val="00FA01DC"/>
    <w:rsid w:val="00FB3E55"/>
    <w:rsid w:val="00FC2870"/>
    <w:rsid w:val="00FF13D2"/>
    <w:rsid w:val="00FF226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  <w:style w:type="table" w:styleId="Tablaconcuadrcula">
    <w:name w:val="Table Grid"/>
    <w:basedOn w:val="Tablanormal"/>
    <w:uiPriority w:val="59"/>
    <w:rsid w:val="00FF1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8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7BF073-4B98-4F51-99CB-C0F8CC919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627AA1-4972-4E39-A010-172BD95BF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15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37</cp:revision>
  <cp:lastPrinted>2011-03-04T18:48:00Z</cp:lastPrinted>
  <dcterms:created xsi:type="dcterms:W3CDTF">2021-08-13T18:53:00Z</dcterms:created>
  <dcterms:modified xsi:type="dcterms:W3CDTF">2025-05-14T21:24:00Z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2023-03-03T13:05:10Z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d87a0c5f-158a-43ca-b296-22a8cd456638</vt:lpwstr>
  </property>
  <property fmtid="{D5CDD505-2E9C-101B-9397-08002B2CF9AE}" pid="9" name="MSIP_Label_81f5a2da-7ac4-4e60-a27b-a125ee74514f_ContentBits">
    <vt:lpwstr>0</vt:lpwstr>
  </property>
</Properties>
</file>